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>ekspertów 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5402E5A" w14:textId="71E27255" w:rsidR="009A09C5" w:rsidRDefault="009A09C5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61EBB7CF" w14:textId="77777777" w:rsidTr="267C1C5C">
        <w:tc>
          <w:tcPr>
            <w:tcW w:w="4957" w:type="dxa"/>
            <w:shd w:val="clear" w:color="auto" w:fill="B4C6E7"/>
          </w:tcPr>
          <w:p w14:paraId="2A3F02F2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4E60C5FF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7198976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5F66853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90CFA50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42158ECB" w14:textId="77777777" w:rsidTr="267C1C5C">
        <w:trPr>
          <w:trHeight w:val="1042"/>
        </w:trPr>
        <w:tc>
          <w:tcPr>
            <w:tcW w:w="4957" w:type="dxa"/>
          </w:tcPr>
          <w:p w14:paraId="2AF77DD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3A4057C" w14:textId="7E5EF277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37F66E8B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15127C03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>spawalnictwo</w:t>
            </w:r>
          </w:p>
        </w:tc>
        <w:tc>
          <w:tcPr>
            <w:tcW w:w="3969" w:type="dxa"/>
          </w:tcPr>
          <w:p w14:paraId="76735876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5013D930" w14:textId="77777777" w:rsidR="009A09C5" w:rsidRPr="00E67224" w:rsidRDefault="009A09C5" w:rsidP="267C1C5C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7FEFB23" w14:textId="18B412A5" w:rsidR="00C13D22" w:rsidRPr="00E9429E" w:rsidRDefault="1D54F3C7" w:rsidP="201C1A70">
      <w:pPr>
        <w:pStyle w:val="Akapitzlist"/>
        <w:numPr>
          <w:ilvl w:val="0"/>
          <w:numId w:val="48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…………………………..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ins w:id="0" w:author="Tomasz Czekała" w:date="2026-02-02T18:16:00Z">
        <w:r>
          <w:tab/>
        </w:r>
      </w:ins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lastRenderedPageBreak/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018D633E" w14:textId="77777777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CF4CB" w14:textId="77777777" w:rsidR="001D511C" w:rsidRDefault="001D511C">
      <w:r>
        <w:separator/>
      </w:r>
    </w:p>
  </w:endnote>
  <w:endnote w:type="continuationSeparator" w:id="0">
    <w:p w14:paraId="4581A595" w14:textId="77777777" w:rsidR="001D511C" w:rsidRDefault="001D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A37C" w14:textId="77777777" w:rsidR="001D511C" w:rsidRDefault="001D511C">
      <w:r>
        <w:separator/>
      </w:r>
    </w:p>
  </w:footnote>
  <w:footnote w:type="continuationSeparator" w:id="0">
    <w:p w14:paraId="6FCDB05F" w14:textId="77777777" w:rsidR="001D511C" w:rsidRDefault="001D5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511C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17AE5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0</TotalTime>
  <Pages>4</Pages>
  <Words>687</Words>
  <Characters>4124</Characters>
  <Application>Microsoft Office Word</Application>
  <DocSecurity>0</DocSecurity>
  <Lines>34</Lines>
  <Paragraphs>9</Paragraphs>
  <ScaleCrop>false</ScaleCrop>
  <Company>FRSE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38</cp:revision>
  <cp:lastPrinted>2021-07-29T12:31:00Z</cp:lastPrinted>
  <dcterms:created xsi:type="dcterms:W3CDTF">2024-08-05T15:43:00Z</dcterms:created>
  <dcterms:modified xsi:type="dcterms:W3CDTF">2026-02-09T13:14:00Z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